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7EAAC" w14:textId="77777777" w:rsidR="001C1AAF" w:rsidRDefault="001C1AAF" w:rsidP="001C1A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FERMOUR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20429D01" w14:textId="77777777" w:rsidR="001C1AAF" w:rsidRDefault="001C1AAF" w:rsidP="001C1A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Oxford University. </w:t>
      </w:r>
    </w:p>
    <w:p w14:paraId="368E0502" w14:textId="77777777" w:rsidR="001C1AAF" w:rsidRDefault="001C1AAF" w:rsidP="001C1AAF">
      <w:pPr>
        <w:pStyle w:val="NoSpacing"/>
        <w:rPr>
          <w:rFonts w:cs="Times New Roman"/>
          <w:szCs w:val="24"/>
        </w:rPr>
      </w:pPr>
    </w:p>
    <w:p w14:paraId="0162E8CF" w14:textId="77777777" w:rsidR="001C1AAF" w:rsidRDefault="001C1AAF" w:rsidP="001C1AAF">
      <w:pPr>
        <w:pStyle w:val="NoSpacing"/>
        <w:rPr>
          <w:rFonts w:cs="Times New Roman"/>
          <w:szCs w:val="24"/>
        </w:rPr>
      </w:pPr>
    </w:p>
    <w:p w14:paraId="4A8A00D3" w14:textId="77777777" w:rsidR="001C1AAF" w:rsidRDefault="001C1AAF" w:rsidP="001C1A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Principal of Nunne Hall.</w:t>
      </w:r>
    </w:p>
    <w:p w14:paraId="2B4E7E43" w14:textId="77777777" w:rsidR="001C1AAF" w:rsidRDefault="001C1AAF" w:rsidP="001C1A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p.87)</w:t>
      </w:r>
    </w:p>
    <w:p w14:paraId="7D4EACF3" w14:textId="77777777" w:rsidR="001C1AAF" w:rsidRDefault="001C1AAF" w:rsidP="001C1AAF">
      <w:pPr>
        <w:pStyle w:val="NoSpacing"/>
        <w:rPr>
          <w:rFonts w:cs="Times New Roman"/>
          <w:szCs w:val="24"/>
        </w:rPr>
      </w:pPr>
    </w:p>
    <w:p w14:paraId="4E4DD399" w14:textId="77777777" w:rsidR="001C1AAF" w:rsidRDefault="001C1AAF" w:rsidP="001C1AAF">
      <w:pPr>
        <w:pStyle w:val="NoSpacing"/>
        <w:rPr>
          <w:rFonts w:cs="Times New Roman"/>
          <w:szCs w:val="24"/>
        </w:rPr>
      </w:pPr>
    </w:p>
    <w:p w14:paraId="1ABB6F06" w14:textId="77777777" w:rsidR="001C1AAF" w:rsidRDefault="001C1AAF" w:rsidP="001C1A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November 2024</w:t>
      </w:r>
    </w:p>
    <w:p w14:paraId="2C8478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53D38" w14:textId="77777777" w:rsidR="001C1AAF" w:rsidRDefault="001C1AAF" w:rsidP="009139A6">
      <w:r>
        <w:separator/>
      </w:r>
    </w:p>
  </w:endnote>
  <w:endnote w:type="continuationSeparator" w:id="0">
    <w:p w14:paraId="1F28E010" w14:textId="77777777" w:rsidR="001C1AAF" w:rsidRDefault="001C1A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591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24C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7A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C831E" w14:textId="77777777" w:rsidR="001C1AAF" w:rsidRDefault="001C1AAF" w:rsidP="009139A6">
      <w:r>
        <w:separator/>
      </w:r>
    </w:p>
  </w:footnote>
  <w:footnote w:type="continuationSeparator" w:id="0">
    <w:p w14:paraId="7A17CE05" w14:textId="77777777" w:rsidR="001C1AAF" w:rsidRDefault="001C1A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011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CDD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D52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AAF"/>
    <w:rsid w:val="000666E0"/>
    <w:rsid w:val="001C1AA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666E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B7EDE"/>
  <w15:chartTrackingRefBased/>
  <w15:docId w15:val="{B40BDBC4-723D-48F1-8EE0-F0CB4E4C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2024-11-18T19:41:00Z</dcterms:created>
  <dcterms:modified xsi:type="dcterms:W3CDTF">2024-11-18T19:42:00Z</dcterms:modified>
</cp:coreProperties>
</file>